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09976CB3" w14:textId="6FA11E3C" w:rsidR="00925426" w:rsidRPr="00925426" w:rsidRDefault="002962FB" w:rsidP="00925426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7D12013F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</w:t>
      </w:r>
      <w:proofErr w:type="spellStart"/>
      <w:r w:rsidRPr="005F6CE9">
        <w:rPr>
          <w:rFonts w:cs="Arial"/>
          <w:bCs/>
          <w:szCs w:val="20"/>
        </w:rPr>
        <w:t>pdf</w:t>
      </w:r>
      <w:proofErr w:type="spellEnd"/>
      <w:r w:rsidRPr="005F6CE9">
        <w:rPr>
          <w:rFonts w:cs="Arial"/>
          <w:bCs/>
          <w:szCs w:val="20"/>
        </w:rPr>
        <w:t xml:space="preserve">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permStart w:id="1489730430" w:edGrp="everyone" w:displacedByCustomXml="next"/>
    <w:sdt>
      <w:sdtPr>
        <w:rPr>
          <w:rFonts w:cs="Arial"/>
          <w:szCs w:val="22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89730430" w:displacedByCustomXml="next"/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5BA19E51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 w:rsidR="00D61C62">
        <w:rPr>
          <w:rFonts w:cs="Arial"/>
          <w:bCs/>
          <w:szCs w:val="20"/>
        </w:rPr>
        <w:t xml:space="preserve">Nordost. </w:t>
      </w:r>
      <w:r>
        <w:rPr>
          <w:rFonts w:cs="Arial"/>
          <w:bCs/>
          <w:szCs w:val="20"/>
        </w:rPr>
        <w:t>Die Gesundheitskasse</w:t>
      </w:r>
      <w:r w:rsidR="00D61C62">
        <w:rPr>
          <w:rFonts w:cs="Arial"/>
          <w:bCs/>
          <w:szCs w:val="20"/>
        </w:rPr>
        <w:t>.</w:t>
      </w:r>
      <w:r w:rsidRPr="005F6CE9">
        <w:rPr>
          <w:rFonts w:cs="Arial"/>
          <w:bCs/>
          <w:szCs w:val="20"/>
        </w:rPr>
        <w:t xml:space="preserve">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permStart w:id="221983814" w:edGrp="everyone" w:displacedByCustomXml="next"/>
    <w:sdt>
      <w:sdtPr>
        <w:rPr>
          <w:rFonts w:cs="Arial"/>
          <w:szCs w:val="22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21983814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permStart w:id="1653564107" w:edGrp="everyone" w:displacedByCustomXml="next"/>
    <w:sdt>
      <w:sdtPr>
        <w:rPr>
          <w:rFonts w:cs="Arial"/>
          <w:szCs w:val="22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53564107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permStart w:id="52571535" w:edGrp="everyone" w:displacedByCustomXml="next"/>
    <w:sdt>
      <w:sdtPr>
        <w:rPr>
          <w:rFonts w:cs="Arial"/>
          <w:szCs w:val="22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571535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permStart w:id="265955840" w:edGrp="everyone" w:displacedByCustomXml="next"/>
    <w:sdt>
      <w:sdtPr>
        <w:rPr>
          <w:rFonts w:cs="Arial"/>
          <w:szCs w:val="22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65955840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7A3C" w14:textId="77777777" w:rsidR="00670F07" w:rsidRDefault="00670F07" w:rsidP="00A851DA">
      <w:pPr>
        <w:spacing w:line="240" w:lineRule="auto"/>
      </w:pPr>
      <w:r>
        <w:separator/>
      </w:r>
    </w:p>
  </w:endnote>
  <w:endnote w:type="continuationSeparator" w:id="0">
    <w:p w14:paraId="4B566A4C" w14:textId="77777777" w:rsidR="00670F07" w:rsidRDefault="00670F07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CF11" w14:textId="77777777" w:rsidR="00153A89" w:rsidRDefault="00153A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22A9C06C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proofErr w:type="spellStart"/>
    <w:r>
      <w:rPr>
        <w:rFonts w:ascii="AOK Buenos Aires Text" w:hAnsi="AOK Buenos Aires Text"/>
        <w:color w:val="005E3F"/>
      </w:rPr>
      <w:t>Verpflichtungserkl</w:t>
    </w:r>
    <w:proofErr w:type="spellEnd"/>
    <w:r>
      <w:rPr>
        <w:rFonts w:ascii="AOK Buenos Aires Text" w:hAnsi="AOK Buenos Aires Text"/>
        <w:color w:val="005E3F"/>
      </w:rPr>
      <w:t xml:space="preserve">. Dritt- &amp; </w:t>
    </w:r>
    <w:proofErr w:type="spellStart"/>
    <w:r>
      <w:rPr>
        <w:rFonts w:ascii="AOK Buenos Aires Text" w:hAnsi="AOK Buenos Aires Text"/>
        <w:color w:val="005E3F"/>
      </w:rPr>
      <w:t>Unterauftragn</w:t>
    </w:r>
    <w:proofErr w:type="spellEnd"/>
    <w:r>
      <w:rPr>
        <w:rFonts w:ascii="AOK Buenos Aires Text" w:hAnsi="AOK Buenos Aires Text"/>
        <w:color w:val="005E3F"/>
      </w:rPr>
      <w:t>.</w:t>
    </w:r>
    <w:r w:rsidRPr="00A14F5F">
      <w:rPr>
        <w:rFonts w:ascii="AOK Buenos Aires Text" w:hAnsi="AOK Buenos Aires Text"/>
        <w:color w:val="005E3F"/>
      </w:rPr>
      <w:t xml:space="preserve"> (</w:t>
    </w:r>
    <w:r w:rsidR="00153A89">
      <w:rPr>
        <w:rFonts w:ascii="AOK Buenos Aires Text" w:hAnsi="AOK Buenos Aires Text"/>
        <w:color w:val="005E3F"/>
      </w:rPr>
      <w:t>N0726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816A7" w14:textId="77777777" w:rsidR="00153A89" w:rsidRDefault="00153A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F477" w14:textId="77777777" w:rsidR="00670F07" w:rsidRDefault="00670F07" w:rsidP="00A851DA">
      <w:pPr>
        <w:spacing w:line="240" w:lineRule="auto"/>
      </w:pPr>
      <w:r>
        <w:separator/>
      </w:r>
    </w:p>
  </w:footnote>
  <w:footnote w:type="continuationSeparator" w:id="0">
    <w:p w14:paraId="6B2F88E6" w14:textId="77777777" w:rsidR="00670F07" w:rsidRDefault="00670F07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B34E" w14:textId="77777777" w:rsidR="00153A89" w:rsidRDefault="00153A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A0296D0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D61C62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7FAB630E" w14:textId="77777777" w:rsidR="00E376CE" w:rsidRDefault="00E376CE" w:rsidP="00E376CE">
    <w:pPr>
      <w:spacing w:before="180"/>
    </w:pPr>
    <w:r w:rsidRPr="009C6AA6">
      <w:rPr>
        <w:rFonts w:ascii="AOK Buenos Aires SemiBold" w:hAnsi="AOK Buenos Aires SemiBold"/>
        <w:bCs/>
        <w:color w:val="005E3F"/>
        <w:szCs w:val="22"/>
      </w:rPr>
      <w:t>Berufsbegleitende Qualifizierung zur/zum Pflegeberater/-in nach § 7a SGB XI im Live Online-Class Format mit Präsenzanteil im Modul Case Managemen</w:t>
    </w:r>
    <w:r w:rsidRPr="009C6AA6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6D040891" wp14:editId="4EC9A5E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712712545" name="Gerade Verbindung mit Pfeil 1712712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2B1855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712712545" o:spid="_x0000_s1026" type="#_x0000_t32" style="position:absolute;margin-left:0;margin-top:4.9pt;width:450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>t (SAVE_158_2026_312)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FB29" w14:textId="77777777" w:rsidR="00153A89" w:rsidRDefault="00153A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1cpHrdxqzqcaAMFDUop75XOIm3593o1L67OagiNEDP3tEgrfPLaVWivkeAVKfEOeHY8qWg8OiBG7oX+JjSOYpw==" w:salt="mFHEkA5fC+F+jlIW5/NIAA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30ECD"/>
    <w:rsid w:val="0014468B"/>
    <w:rsid w:val="0014541E"/>
    <w:rsid w:val="0014738A"/>
    <w:rsid w:val="00153A89"/>
    <w:rsid w:val="00165074"/>
    <w:rsid w:val="00174759"/>
    <w:rsid w:val="001748F0"/>
    <w:rsid w:val="00190708"/>
    <w:rsid w:val="001A19A3"/>
    <w:rsid w:val="001A4DAF"/>
    <w:rsid w:val="001B5435"/>
    <w:rsid w:val="001C4164"/>
    <w:rsid w:val="001D1086"/>
    <w:rsid w:val="001E45DF"/>
    <w:rsid w:val="00203609"/>
    <w:rsid w:val="00207971"/>
    <w:rsid w:val="00213CD0"/>
    <w:rsid w:val="00232BF7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50BE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CA8"/>
    <w:rsid w:val="005D30FC"/>
    <w:rsid w:val="005E3985"/>
    <w:rsid w:val="005F09E5"/>
    <w:rsid w:val="005F6CE9"/>
    <w:rsid w:val="006205B9"/>
    <w:rsid w:val="00622359"/>
    <w:rsid w:val="0063492C"/>
    <w:rsid w:val="00636236"/>
    <w:rsid w:val="0065318B"/>
    <w:rsid w:val="00670F07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6F12E9"/>
    <w:rsid w:val="007056D4"/>
    <w:rsid w:val="00706F04"/>
    <w:rsid w:val="007105FD"/>
    <w:rsid w:val="00712B9C"/>
    <w:rsid w:val="00714BA4"/>
    <w:rsid w:val="0072075B"/>
    <w:rsid w:val="00723FCD"/>
    <w:rsid w:val="007631F8"/>
    <w:rsid w:val="007649D6"/>
    <w:rsid w:val="0076550D"/>
    <w:rsid w:val="007734B9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F0E1B"/>
    <w:rsid w:val="007F65AA"/>
    <w:rsid w:val="007F75E1"/>
    <w:rsid w:val="008163B4"/>
    <w:rsid w:val="0082606C"/>
    <w:rsid w:val="0082716A"/>
    <w:rsid w:val="00844762"/>
    <w:rsid w:val="00855A09"/>
    <w:rsid w:val="00872DF5"/>
    <w:rsid w:val="00891792"/>
    <w:rsid w:val="0089224C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25426"/>
    <w:rsid w:val="00936DFD"/>
    <w:rsid w:val="009441EB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777F"/>
    <w:rsid w:val="00B57AE8"/>
    <w:rsid w:val="00B67E0E"/>
    <w:rsid w:val="00B73D3D"/>
    <w:rsid w:val="00B74717"/>
    <w:rsid w:val="00B849D7"/>
    <w:rsid w:val="00B92BAD"/>
    <w:rsid w:val="00B92D07"/>
    <w:rsid w:val="00BA7DC7"/>
    <w:rsid w:val="00BB0F8E"/>
    <w:rsid w:val="00BD180B"/>
    <w:rsid w:val="00BD180E"/>
    <w:rsid w:val="00BD73A6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1C62"/>
    <w:rsid w:val="00D67095"/>
    <w:rsid w:val="00D95583"/>
    <w:rsid w:val="00DB3F2E"/>
    <w:rsid w:val="00DB6C74"/>
    <w:rsid w:val="00DE319D"/>
    <w:rsid w:val="00DE3706"/>
    <w:rsid w:val="00DE441B"/>
    <w:rsid w:val="00E054A2"/>
    <w:rsid w:val="00E14250"/>
    <w:rsid w:val="00E1427B"/>
    <w:rsid w:val="00E32872"/>
    <w:rsid w:val="00E376CE"/>
    <w:rsid w:val="00E5245E"/>
    <w:rsid w:val="00E53CF6"/>
    <w:rsid w:val="00E54992"/>
    <w:rsid w:val="00E65EF0"/>
    <w:rsid w:val="00E730D1"/>
    <w:rsid w:val="00E815F5"/>
    <w:rsid w:val="00E85E99"/>
    <w:rsid w:val="00E95DDD"/>
    <w:rsid w:val="00EA09DE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3A9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32441E"/>
    <w:rsid w:val="003A355F"/>
    <w:rsid w:val="003E0401"/>
    <w:rsid w:val="004654A4"/>
    <w:rsid w:val="00511255"/>
    <w:rsid w:val="006F12E9"/>
    <w:rsid w:val="00723FCD"/>
    <w:rsid w:val="00891792"/>
    <w:rsid w:val="0089224C"/>
    <w:rsid w:val="00A50892"/>
    <w:rsid w:val="00B7618B"/>
    <w:rsid w:val="00BC6AE5"/>
    <w:rsid w:val="00D95583"/>
    <w:rsid w:val="00EA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910E8-399F-46E5-82DE-67609EC5D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2D8619-C0F9-4D1C-B0C9-CB49F4F3F5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A191F8-EBC5-46DE-81CB-BDDDB0B95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282</Words>
  <Characters>1992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64</cp:revision>
  <cp:lastPrinted>2012-08-29T14:23:00Z</cp:lastPrinted>
  <dcterms:created xsi:type="dcterms:W3CDTF">2022-08-09T08:11:00Z</dcterms:created>
  <dcterms:modified xsi:type="dcterms:W3CDTF">2026-07-06T13:49:00Z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